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CD5D4" w14:textId="77777777" w:rsidR="000D2A50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PACHET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2C3D0A7" w14:textId="77777777" w:rsidR="000D2A50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Duddington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D2857B5" w14:textId="77777777" w:rsidR="000D2A50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B987B4" w14:textId="77777777" w:rsidR="000D2A50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80A24" w14:textId="77777777" w:rsidR="000D2A50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Oundle</w:t>
      </w:r>
    </w:p>
    <w:p w14:paraId="62C9C365" w14:textId="77777777" w:rsidR="000D2A50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Maud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Watir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159DBFF" w14:textId="77777777" w:rsidR="000D2A50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19-65)</w:t>
      </w:r>
    </w:p>
    <w:p w14:paraId="1F59AB77" w14:textId="77777777" w:rsidR="000D2A50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3C860" w14:textId="77777777" w:rsidR="000D2A50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FAE40A" w14:textId="77777777" w:rsidR="000D2A50" w:rsidRPr="00893EDF" w:rsidRDefault="000D2A50" w:rsidP="000D2A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52E95A25" w14:textId="1F0B3352" w:rsidR="00BA00AB" w:rsidRPr="000D2A5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D2A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C6620" w14:textId="77777777" w:rsidR="000D2A50" w:rsidRDefault="000D2A50" w:rsidP="009139A6">
      <w:r>
        <w:separator/>
      </w:r>
    </w:p>
  </w:endnote>
  <w:endnote w:type="continuationSeparator" w:id="0">
    <w:p w14:paraId="2632FE00" w14:textId="77777777" w:rsidR="000D2A50" w:rsidRDefault="000D2A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F3E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0D3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62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42E5B" w14:textId="77777777" w:rsidR="000D2A50" w:rsidRDefault="000D2A50" w:rsidP="009139A6">
      <w:r>
        <w:separator/>
      </w:r>
    </w:p>
  </w:footnote>
  <w:footnote w:type="continuationSeparator" w:id="0">
    <w:p w14:paraId="6C5A62BA" w14:textId="77777777" w:rsidR="000D2A50" w:rsidRDefault="000D2A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B76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2F4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039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A50"/>
    <w:rsid w:val="000666E0"/>
    <w:rsid w:val="000D2A5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B3A25"/>
  <w15:chartTrackingRefBased/>
  <w15:docId w15:val="{CBB42B7F-C176-4651-9331-90C09E89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2A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2022-03-15T19:17:00Z</dcterms:created>
  <dcterms:modified xsi:type="dcterms:W3CDTF">2022-03-15T19:17:00Z</dcterms:modified>
</cp:coreProperties>
</file>